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FA9" w:rsidRPr="008978B2" w:rsidRDefault="00B30FA9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B30FA9" w:rsidRPr="008978B2" w:rsidRDefault="00B30FA9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09.05.2017</w:t>
      </w:r>
    </w:p>
    <w:p w:rsidR="00B30FA9" w:rsidRPr="008978B2" w:rsidRDefault="00B30FA9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</w:t>
      </w:r>
      <w:r>
        <w:rPr>
          <w:rFonts w:ascii="Comic Sans MS" w:hAnsi="Comic Sans MS"/>
          <w:sz w:val="20"/>
          <w:szCs w:val="20"/>
        </w:rPr>
        <w:t>:</w:t>
      </w:r>
    </w:p>
    <w:p w:rsidR="00B30FA9" w:rsidRPr="008978B2" w:rsidRDefault="00B30FA9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B30FA9" w:rsidRDefault="00B30FA9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B30FA9" w:rsidRPr="008978B2" w:rsidRDefault="00B30FA9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B30FA9" w:rsidRPr="008978B2" w:rsidRDefault="00B30FA9" w:rsidP="00576136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B30FA9" w:rsidRDefault="00B30FA9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B30FA9" w:rsidRPr="008978B2" w:rsidRDefault="00B30FA9" w:rsidP="00427D8D">
      <w:pPr>
        <w:pStyle w:val="NoSpacing"/>
        <w:jc w:val="both"/>
        <w:rPr>
          <w:rFonts w:ascii="Comic Sans MS" w:hAnsi="Comic Sans MS"/>
          <w:sz w:val="20"/>
          <w:szCs w:val="20"/>
        </w:rPr>
      </w:pPr>
      <w:r w:rsidRPr="0062279E">
        <w:rPr>
          <w:rFonts w:ascii="Comic Sans MS" w:hAnsi="Comic Sans MS"/>
          <w:sz w:val="20"/>
          <w:szCs w:val="20"/>
        </w:rPr>
        <w:t>Çocuklar</w:t>
      </w:r>
      <w:r w:rsidRPr="008978B2">
        <w:rPr>
          <w:rFonts w:ascii="Comic Sans MS" w:hAnsi="Comic Sans MS"/>
          <w:sz w:val="20"/>
          <w:szCs w:val="20"/>
        </w:rPr>
        <w:t xml:space="preserve">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B30FA9" w:rsidRPr="008978B2" w:rsidRDefault="00B30FA9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B30FA9" w:rsidRPr="008978B2" w:rsidRDefault="00B30FA9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B30FA9" w:rsidRPr="008978B2" w:rsidRDefault="00B30FA9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B30FA9" w:rsidRPr="008978B2" w:rsidRDefault="00B30FA9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B30FA9" w:rsidRPr="008978B2" w:rsidRDefault="00B30FA9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B30FA9" w:rsidRDefault="00B30FA9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B30FA9" w:rsidRPr="00B26B47" w:rsidRDefault="00B30FA9" w:rsidP="008978B2">
      <w:pPr>
        <w:pStyle w:val="NoSpacing"/>
        <w:rPr>
          <w:rFonts w:ascii="Comic Sans MS" w:hAnsi="Comic Sans MS"/>
          <w:sz w:val="20"/>
          <w:szCs w:val="20"/>
        </w:rPr>
      </w:pPr>
      <w:r w:rsidRPr="00B26B47">
        <w:rPr>
          <w:rFonts w:ascii="Comic Sans MS" w:hAnsi="Comic Sans MS"/>
          <w:sz w:val="20"/>
          <w:szCs w:val="20"/>
        </w:rPr>
        <w:t>DERİN _ SIĞ isimli fen etkinliği</w:t>
      </w:r>
    </w:p>
    <w:p w:rsidR="00B30FA9" w:rsidRPr="008978B2" w:rsidRDefault="00B30FA9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B30FA9" w:rsidRPr="008978B2" w:rsidRDefault="00B30FA9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B30FA9" w:rsidRPr="008978B2" w:rsidRDefault="00B30FA9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  <w:bookmarkStart w:id="0" w:name="_GoBack"/>
      <w:bookmarkEnd w:id="0"/>
    </w:p>
    <w:p w:rsidR="00B30FA9" w:rsidRPr="008978B2" w:rsidRDefault="00B30FA9" w:rsidP="008978B2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B30FA9" w:rsidRPr="008978B2" w:rsidRDefault="00B30FA9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B30FA9" w:rsidRPr="008978B2" w:rsidRDefault="00B30FA9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B30FA9" w:rsidRDefault="00B30FA9" w:rsidP="00312A11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</w:t>
      </w:r>
      <w:r>
        <w:rPr>
          <w:rFonts w:ascii="Comic Sans MS" w:hAnsi="Comic Sans MS"/>
          <w:b/>
          <w:sz w:val="20"/>
          <w:szCs w:val="20"/>
        </w:rPr>
        <w:t>irme</w:t>
      </w:r>
    </w:p>
    <w:p w:rsidR="00B30FA9" w:rsidRDefault="00B30FA9" w:rsidP="00312A11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B30FA9" w:rsidRDefault="00B30FA9" w:rsidP="00312A11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B30FA9" w:rsidRDefault="00B30FA9" w:rsidP="00312A11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B30FA9" w:rsidRDefault="00B30FA9" w:rsidP="00312A11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B30FA9" w:rsidRDefault="00B30FA9" w:rsidP="00312A11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B30FA9" w:rsidRDefault="00B30FA9" w:rsidP="00312A11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B30FA9" w:rsidRDefault="00B30FA9" w:rsidP="00312A11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</w:t>
      </w:r>
    </w:p>
    <w:p w:rsidR="00B30FA9" w:rsidRDefault="00B30FA9" w:rsidP="00312A11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</w:t>
      </w:r>
    </w:p>
    <w:p w:rsidR="00B30FA9" w:rsidRPr="00576136" w:rsidRDefault="00B30FA9" w:rsidP="00576136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576136">
        <w:rPr>
          <w:rFonts w:ascii="Comic Sans MS" w:hAnsi="Comic Sans MS"/>
          <w:b/>
          <w:sz w:val="20"/>
          <w:szCs w:val="20"/>
        </w:rPr>
        <w:t>ETKİNLİK PLANI</w:t>
      </w:r>
    </w:p>
    <w:p w:rsidR="00B30FA9" w:rsidRPr="00576136" w:rsidRDefault="00B30FA9" w:rsidP="00576136">
      <w:pPr>
        <w:pStyle w:val="NoSpacing"/>
        <w:jc w:val="center"/>
        <w:rPr>
          <w:rFonts w:ascii="Comic Sans MS" w:hAnsi="Comic Sans MS"/>
          <w:sz w:val="20"/>
          <w:szCs w:val="20"/>
        </w:rPr>
      </w:pPr>
      <w:r w:rsidRPr="00576136">
        <w:rPr>
          <w:rFonts w:ascii="Comic Sans MS" w:hAnsi="Comic Sans MS"/>
          <w:b/>
          <w:sz w:val="20"/>
          <w:szCs w:val="20"/>
        </w:rPr>
        <w:t>DERİN-SIĞ</w:t>
      </w:r>
    </w:p>
    <w:p w:rsidR="00B30FA9" w:rsidRPr="00576136" w:rsidRDefault="00B30FA9" w:rsidP="00576136">
      <w:pPr>
        <w:pStyle w:val="NoSpacing"/>
        <w:rPr>
          <w:rFonts w:ascii="Comic Sans MS" w:hAnsi="Comic Sans MS"/>
          <w:bCs/>
          <w:sz w:val="20"/>
          <w:szCs w:val="20"/>
        </w:rPr>
      </w:pPr>
      <w:r w:rsidRPr="00576136">
        <w:rPr>
          <w:rFonts w:ascii="Comic Sans MS" w:hAnsi="Comic Sans MS"/>
          <w:bCs/>
          <w:sz w:val="20"/>
          <w:szCs w:val="20"/>
        </w:rPr>
        <w:t xml:space="preserve">Etkinlik Türü      : </w:t>
      </w:r>
      <w:r>
        <w:rPr>
          <w:rFonts w:ascii="Comic Sans MS" w:hAnsi="Comic Sans MS" w:cs="Arial"/>
          <w:sz w:val="20"/>
          <w:szCs w:val="20"/>
          <w:shd w:val="clear" w:color="auto" w:fill="FFFFFF"/>
        </w:rPr>
        <w:t xml:space="preserve">Fen </w:t>
      </w:r>
      <w:r w:rsidRPr="00576136">
        <w:rPr>
          <w:rFonts w:ascii="Comic Sans MS" w:hAnsi="Comic Sans MS"/>
          <w:sz w:val="20"/>
          <w:szCs w:val="20"/>
        </w:rPr>
        <w:t>etkinliği</w:t>
      </w:r>
      <w:r>
        <w:rPr>
          <w:rFonts w:ascii="Comic Sans MS" w:hAnsi="Comic Sans MS"/>
          <w:sz w:val="20"/>
          <w:szCs w:val="20"/>
        </w:rPr>
        <w:t xml:space="preserve"> (küçük gruplar)</w:t>
      </w:r>
    </w:p>
    <w:p w:rsidR="00B30FA9" w:rsidRPr="00576136" w:rsidRDefault="00B30FA9" w:rsidP="00576136">
      <w:pPr>
        <w:pStyle w:val="NoSpacing"/>
        <w:rPr>
          <w:rFonts w:ascii="Comic Sans MS" w:hAnsi="Comic Sans MS"/>
          <w:bCs/>
          <w:sz w:val="20"/>
          <w:szCs w:val="20"/>
        </w:rPr>
      </w:pPr>
      <w:r w:rsidRPr="00576136">
        <w:rPr>
          <w:rFonts w:ascii="Comic Sans MS" w:hAnsi="Comic Sans MS"/>
          <w:bCs/>
          <w:sz w:val="20"/>
          <w:szCs w:val="20"/>
        </w:rPr>
        <w:t xml:space="preserve">Yaş Grubu (Ay)   :  </w:t>
      </w:r>
    </w:p>
    <w:p w:rsidR="00B30FA9" w:rsidRPr="00576136" w:rsidRDefault="00B30FA9" w:rsidP="00576136">
      <w:pPr>
        <w:pStyle w:val="NoSpacing"/>
        <w:rPr>
          <w:rFonts w:ascii="Comic Sans MS" w:hAnsi="Comic Sans MS"/>
          <w:bCs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2.6pt;margin-top:10pt;width:311.25pt;height:239.1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">
            <v:textbox style="mso-next-textbox:#Text Box 2">
              <w:txbxContent>
                <w:p w:rsidR="00B30FA9" w:rsidRPr="00B26B47" w:rsidRDefault="00B30FA9" w:rsidP="00B26B47">
                  <w:pPr>
                    <w:pStyle w:val="AralkYok1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26B4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B30FA9" w:rsidRPr="00B26B47" w:rsidRDefault="00B30FA9" w:rsidP="00B26B47">
                  <w:pPr>
                    <w:pStyle w:val="AralkYok1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BİLİŞSEL  GELİŞİM</w:t>
                  </w:r>
                </w:p>
                <w:p w:rsidR="00B30FA9" w:rsidRPr="00B26B47" w:rsidRDefault="00B30FA9" w:rsidP="00B26B47">
                  <w:pPr>
                    <w:pStyle w:val="AralkYok1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 w:rsidRPr="00B26B47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Kazanım 2.</w:t>
                  </w:r>
                  <w:r w:rsidRPr="00B26B47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Nesne/durum/olayla ilgili tahminde bulunur.</w:t>
                  </w:r>
                </w:p>
                <w:p w:rsidR="00B30FA9" w:rsidRPr="00B26B47" w:rsidRDefault="00B30FA9" w:rsidP="00B26B47">
                  <w:pPr>
                    <w:pStyle w:val="AralkYok1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Göstergeleri:</w:t>
                  </w:r>
                  <w:r w:rsidRPr="00B26B47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Nesne/durum/olayın ipuçlarını söyler. 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</w:t>
                  </w:r>
                  <w:r w:rsidRPr="00B26B47">
                    <w:rPr>
                      <w:rFonts w:ascii="Comic Sans MS" w:hAnsi="Comic Sans MS" w:cs="Arial"/>
                      <w:sz w:val="20"/>
                      <w:szCs w:val="20"/>
                    </w:rPr>
                    <w:t>Tahmini ile ilgili ipuçlarını açıklar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</w:t>
                  </w:r>
                  <w:r w:rsidRPr="00B26B47">
                    <w:rPr>
                      <w:rFonts w:ascii="Comic Sans MS" w:hAnsi="Comic Sans MS" w:cs="Arial"/>
                      <w:sz w:val="20"/>
                      <w:szCs w:val="20"/>
                    </w:rPr>
                    <w:t>Gerçek durumu inceler. Tahmini i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le gerçek durumu karşılaştırır.</w:t>
                  </w:r>
                </w:p>
                <w:p w:rsidR="00B30FA9" w:rsidRPr="00B26B47" w:rsidRDefault="00B30FA9" w:rsidP="00B26B47">
                  <w:pPr>
                    <w:pStyle w:val="AralkYok1"/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</w:pPr>
                  <w:r w:rsidRPr="00B26B47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Kazanım 11. </w:t>
                  </w:r>
                  <w:r w:rsidRPr="00B26B47">
                    <w:rPr>
                      <w:rFonts w:ascii="Comic Sans MS" w:hAnsi="Comic Sans MS" w:cs="Arial"/>
                      <w:sz w:val="20"/>
                      <w:szCs w:val="20"/>
                    </w:rPr>
                    <w:t>Nesneleri ölçer.</w:t>
                  </w:r>
                </w:p>
                <w:p w:rsidR="00B30FA9" w:rsidRPr="00B26B47" w:rsidRDefault="00B30FA9" w:rsidP="00B26B47">
                  <w:pPr>
                    <w:pStyle w:val="AralkYok1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 w:rsidRPr="00B26B47">
                    <w:rPr>
                      <w:rFonts w:ascii="Comic Sans MS" w:hAnsi="Comic Sans MS" w:cs="Arial"/>
                      <w:sz w:val="20"/>
                      <w:szCs w:val="20"/>
                    </w:rPr>
                    <w:t>Göstergeleri:Ölçme sonucunu tahmin eder. Standart olmayan birimlerle ölçer. Ölçme sonucunu söyler. Ölçme sonuçlarını tahmin ettiği sonuçlarla karşılaştırır. Standart ölçme ara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çlarının neler olduğunu söyler.</w:t>
                  </w:r>
                </w:p>
                <w:p w:rsidR="00B30FA9" w:rsidRPr="00B26B47" w:rsidRDefault="00B30FA9" w:rsidP="00B26B47">
                  <w:pPr>
                    <w:pStyle w:val="AralkYok1"/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DİL  GELİŞİMI</w:t>
                  </w:r>
                </w:p>
                <w:p w:rsidR="00B30FA9" w:rsidRPr="00B26B47" w:rsidRDefault="00B30FA9" w:rsidP="00B26B47">
                  <w:pPr>
                    <w:pStyle w:val="AralkYok1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 w:rsidRPr="00B26B47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Kazanım 7. </w:t>
                  </w:r>
                  <w:r w:rsidRPr="00B26B47">
                    <w:rPr>
                      <w:rFonts w:ascii="Comic Sans MS" w:hAnsi="Comic Sans MS" w:cs="Arial"/>
                      <w:sz w:val="20"/>
                      <w:szCs w:val="20"/>
                    </w:rPr>
                    <w:t>Dinlediklerinin/izlediklerinin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</w:t>
                  </w:r>
                  <w:r w:rsidRPr="00B26B47">
                    <w:rPr>
                      <w:rFonts w:ascii="Comic Sans MS" w:hAnsi="Comic Sans MS" w:cs="Arial"/>
                      <w:sz w:val="20"/>
                      <w:szCs w:val="20"/>
                    </w:rPr>
                    <w:t>anlamını kavrar.</w:t>
                  </w:r>
                </w:p>
                <w:p w:rsidR="00B30FA9" w:rsidRPr="00B26B47" w:rsidRDefault="00B30FA9" w:rsidP="00B26B47">
                  <w:pPr>
                    <w:pStyle w:val="AralkYok1"/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</w:pPr>
                  <w:r w:rsidRPr="00B26B47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Göstergeleri:Sözel yönergeleri yerine getirir. </w:t>
                  </w:r>
                </w:p>
                <w:p w:rsidR="00B30FA9" w:rsidRPr="00381C92" w:rsidRDefault="00B30FA9" w:rsidP="00B26B47">
                  <w:pPr>
                    <w:pStyle w:val="AralkYok1"/>
                    <w:rPr>
                      <w:rFonts w:cs="Arial"/>
                    </w:rPr>
                  </w:pPr>
                  <w:r w:rsidRPr="00B26B47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Dinlediklerini/izlediklerini açıklar. 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</w:t>
                  </w:r>
                  <w:r w:rsidRPr="00B26B47">
                    <w:rPr>
                      <w:rFonts w:ascii="Comic Sans MS" w:hAnsi="Comic Sans MS" w:cs="Arial"/>
                      <w:sz w:val="20"/>
                      <w:szCs w:val="20"/>
                    </w:rPr>
                    <w:t>Dinledikleri/izledikleri hakkında yorum yapar</w:t>
                  </w:r>
                </w:p>
                <w:p w:rsidR="00B30FA9" w:rsidRPr="00381C92" w:rsidRDefault="00B30FA9" w:rsidP="007E2C87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B30FA9" w:rsidRPr="00381C92" w:rsidRDefault="00B30FA9" w:rsidP="007E2C87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B30FA9" w:rsidRPr="00381C92" w:rsidRDefault="00B30FA9" w:rsidP="007E2C87">
                  <w:pPr>
                    <w:pStyle w:val="NoSpacing"/>
                    <w:rPr>
                      <w:rFonts w:ascii="Comic Sans MS" w:hAnsi="Comic Sans MS" w:cs="Arial"/>
                      <w:sz w:val="18"/>
                      <w:szCs w:val="18"/>
                    </w:rPr>
                  </w:pPr>
                </w:p>
                <w:p w:rsidR="00B30FA9" w:rsidRPr="00381C92" w:rsidRDefault="00B30FA9" w:rsidP="007E2C87">
                  <w:pPr>
                    <w:pStyle w:val="NoSpacing"/>
                    <w:rPr>
                      <w:rFonts w:ascii="Comic Sans MS" w:hAnsi="Comic Sans MS"/>
                      <w:bCs/>
                      <w:sz w:val="18"/>
                      <w:szCs w:val="18"/>
                    </w:rPr>
                  </w:pPr>
                </w:p>
                <w:p w:rsidR="00B30FA9" w:rsidRPr="00381C92" w:rsidRDefault="00B30FA9" w:rsidP="007E2C87">
                  <w:pPr>
                    <w:pStyle w:val="NoSpacing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margin-left:323.65pt;margin-top:10pt;width:411.75pt;height:298.6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">
            <v:textbox>
              <w:txbxContent>
                <w:p w:rsidR="00B30FA9" w:rsidRPr="00381C92" w:rsidRDefault="00B30FA9" w:rsidP="001E6A21">
                  <w:pPr>
                    <w:pStyle w:val="Heading4"/>
                    <w:jc w:val="center"/>
                    <w:rPr>
                      <w:rFonts w:ascii="Comic Sans MS" w:hAnsi="Comic Sans MS"/>
                    </w:rPr>
                  </w:pPr>
                  <w:r w:rsidRPr="00381C92">
                    <w:rPr>
                      <w:rFonts w:ascii="Comic Sans MS" w:hAnsi="Comic Sans MS"/>
                    </w:rPr>
                    <w:t>ÖĞRENME SÜRECİ</w:t>
                  </w:r>
                </w:p>
                <w:p w:rsidR="00B30FA9" w:rsidRDefault="00B30FA9" w:rsidP="00576136">
                  <w:pPr>
                    <w:pStyle w:val="Heading4"/>
                    <w:jc w:val="center"/>
                    <w:rPr>
                      <w:rFonts w:ascii="Comic Sans MS" w:hAnsi="Comic Sans MS" w:cs="Arial"/>
                      <w:sz w:val="19"/>
                      <w:szCs w:val="19"/>
                    </w:rPr>
                  </w:pPr>
                  <w:r w:rsidRPr="00576136">
                    <w:rPr>
                      <w:rFonts w:ascii="Comic Sans MS" w:hAnsi="Comic Sans MS" w:cs="Arial"/>
                      <w:b w:val="0"/>
                      <w:sz w:val="19"/>
                      <w:szCs w:val="19"/>
                    </w:rPr>
                    <w:t>SIĞ DERİN deneyi</w:t>
                  </w:r>
                </w:p>
                <w:p w:rsidR="00B30FA9" w:rsidRPr="00A81DB8" w:rsidRDefault="00B30FA9" w:rsidP="00A81DB8">
                  <w:pPr>
                    <w:pStyle w:val="Heading4"/>
                    <w:jc w:val="both"/>
                  </w:pPr>
                  <w:r>
                    <w:rPr>
                      <w:rFonts w:ascii="Comic Sans MS" w:hAnsi="Comic Sans MS" w:cs="Arial"/>
                      <w:b w:val="0"/>
                    </w:rPr>
                    <w:t xml:space="preserve">Sınıfa </w:t>
                  </w:r>
                  <w:r w:rsidRPr="001E6A21">
                    <w:rPr>
                      <w:rFonts w:ascii="Comic Sans MS" w:hAnsi="Comic Sans MS" w:cs="Arial"/>
                      <w:b w:val="0"/>
                    </w:rPr>
                    <w:t>birkaç tane leğen getirilir.</w:t>
                  </w:r>
                  <w:r>
                    <w:rPr>
                      <w:rFonts w:ascii="Comic Sans MS" w:hAnsi="Comic Sans MS" w:cs="Arial"/>
                      <w:b w:val="0"/>
                    </w:rPr>
                    <w:t xml:space="preserve"> Çocuklar</w:t>
                  </w:r>
                  <w:r w:rsidRPr="001E6A21">
                    <w:rPr>
                      <w:rFonts w:ascii="Comic Sans MS" w:hAnsi="Comic Sans MS" w:cs="Arial"/>
                      <w:b w:val="0"/>
                    </w:rPr>
                    <w:t xml:space="preserve"> gruplara</w:t>
                  </w:r>
                  <w:r>
                    <w:rPr>
                      <w:rFonts w:ascii="Comic Sans MS" w:hAnsi="Comic Sans MS" w:cs="Arial"/>
                      <w:b w:val="0"/>
                    </w:rPr>
                    <w:t xml:space="preserve"> </w:t>
                  </w:r>
                  <w:r w:rsidRPr="001E6A21">
                    <w:rPr>
                      <w:rFonts w:ascii="Comic Sans MS" w:hAnsi="Comic Sans MS" w:cs="Arial"/>
                      <w:b w:val="0"/>
                    </w:rPr>
                    <w:t>ayrılır.</w:t>
                  </w:r>
                  <w:r>
                    <w:rPr>
                      <w:rFonts w:ascii="Comic Sans MS" w:hAnsi="Comic Sans MS" w:cs="Arial"/>
                      <w:b w:val="0"/>
                    </w:rPr>
                    <w:t xml:space="preserve"> </w:t>
                  </w:r>
                  <w:r w:rsidRPr="001E6A21">
                    <w:rPr>
                      <w:rFonts w:ascii="Comic Sans MS" w:hAnsi="Comic Sans MS" w:cs="Arial"/>
                      <w:b w:val="0"/>
                    </w:rPr>
                    <w:t>Her gruba iki tane leğen verilir.</w:t>
                  </w:r>
                  <w:r>
                    <w:rPr>
                      <w:rFonts w:ascii="Comic Sans MS" w:hAnsi="Comic Sans MS" w:cs="Arial"/>
                      <w:b w:val="0"/>
                    </w:rPr>
                    <w:t xml:space="preserve"> Leğenlere aynı miktarda su doldurulur ve </w:t>
                  </w:r>
                  <w:r w:rsidRPr="001E6A21">
                    <w:rPr>
                      <w:rFonts w:ascii="Comic Sans MS" w:hAnsi="Comic Sans MS" w:cs="Arial"/>
                      <w:b w:val="0"/>
                    </w:rPr>
                    <w:t>çocukların gözlem</w:t>
                  </w:r>
                  <w:r>
                    <w:rPr>
                      <w:rFonts w:ascii="Comic Sans MS" w:hAnsi="Comic Sans MS" w:cs="Arial"/>
                      <w:b w:val="0"/>
                    </w:rPr>
                    <w:t xml:space="preserve"> yapmaları istenir. Ç</w:t>
                  </w:r>
                  <w:r w:rsidRPr="001E6A21">
                    <w:rPr>
                      <w:rFonts w:ascii="Comic Sans MS" w:hAnsi="Comic Sans MS" w:cs="Arial"/>
                      <w:b w:val="0"/>
                    </w:rPr>
                    <w:t>ocuk</w:t>
                  </w:r>
                  <w:r>
                    <w:rPr>
                      <w:rFonts w:ascii="Comic Sans MS" w:hAnsi="Comic Sans MS" w:cs="Arial"/>
                      <w:b w:val="0"/>
                    </w:rPr>
                    <w:t>lardan ellerini suyun içine soka</w:t>
                  </w:r>
                  <w:r w:rsidRPr="001E6A21">
                    <w:rPr>
                      <w:rFonts w:ascii="Comic Sans MS" w:hAnsi="Comic Sans MS" w:cs="Arial"/>
                      <w:b w:val="0"/>
                    </w:rPr>
                    <w:t>rak derinliğini ölçmeleri istenir.</w:t>
                  </w:r>
                  <w:r>
                    <w:rPr>
                      <w:rFonts w:ascii="Comic Sans MS" w:hAnsi="Comic Sans MS" w:cs="Arial"/>
                      <w:b w:val="0"/>
                    </w:rPr>
                    <w:t xml:space="preserve"> </w:t>
                  </w:r>
                  <w:r w:rsidRPr="001E6A21">
                    <w:rPr>
                      <w:rFonts w:ascii="Comic Sans MS" w:hAnsi="Comic Sans MS" w:cs="Arial"/>
                      <w:b w:val="0"/>
                    </w:rPr>
                    <w:t>Daha sonra leğen</w:t>
                  </w:r>
                  <w:r>
                    <w:rPr>
                      <w:rFonts w:ascii="Comic Sans MS" w:hAnsi="Comic Sans MS" w:cs="Arial"/>
                      <w:b w:val="0"/>
                    </w:rPr>
                    <w:t>lerden birin</w:t>
                  </w:r>
                  <w:r w:rsidRPr="001E6A21">
                    <w:rPr>
                      <w:rFonts w:ascii="Comic Sans MS" w:hAnsi="Comic Sans MS" w:cs="Arial"/>
                      <w:b w:val="0"/>
                    </w:rPr>
                    <w:t>e daha çok su eklenir ve çocukların elle</w:t>
                  </w:r>
                  <w:r>
                    <w:rPr>
                      <w:rFonts w:ascii="Comic Sans MS" w:hAnsi="Comic Sans MS" w:cs="Arial"/>
                      <w:b w:val="0"/>
                    </w:rPr>
                    <w:t xml:space="preserve">rini tekrar suyun içine sokara </w:t>
                  </w:r>
                  <w:r w:rsidRPr="001E6A21">
                    <w:rPr>
                      <w:rFonts w:ascii="Comic Sans MS" w:hAnsi="Comic Sans MS" w:cs="Arial"/>
                      <w:b w:val="0"/>
                    </w:rPr>
                    <w:t>derinliğini ölçmeleri istenir.</w:t>
                  </w:r>
                  <w:r>
                    <w:rPr>
                      <w:rFonts w:ascii="Comic Sans MS" w:hAnsi="Comic Sans MS" w:cs="Arial"/>
                      <w:b w:val="0"/>
                    </w:rPr>
                    <w:t xml:space="preserve"> </w:t>
                  </w:r>
                  <w:r w:rsidRPr="001E6A21">
                    <w:rPr>
                      <w:rFonts w:ascii="Comic Sans MS" w:hAnsi="Comic Sans MS" w:cs="Arial"/>
                      <w:b w:val="0"/>
                    </w:rPr>
                    <w:t xml:space="preserve">Her iki ölçme sonucunu karşılaştırarak hangi leğendeki suyun </w:t>
                  </w:r>
                  <w:r w:rsidRPr="00A81DB8">
                    <w:rPr>
                      <w:rFonts w:ascii="Comic Sans MS" w:hAnsi="Comic Sans MS" w:cs="Arial"/>
                      <w:b w:val="0"/>
                      <w:sz w:val="18"/>
                    </w:rPr>
                    <w:t>SIĞ</w:t>
                  </w:r>
                  <w:r w:rsidRPr="001E6A21">
                    <w:rPr>
                      <w:rFonts w:ascii="Comic Sans MS" w:hAnsi="Comic Sans MS" w:cs="Arial"/>
                      <w:b w:val="0"/>
                    </w:rPr>
                    <w:t xml:space="preserve"> hangi leğendeki suyun DERİN olduğunu tahmin etmeleri istenir.</w:t>
                  </w:r>
                  <w:r>
                    <w:rPr>
                      <w:rFonts w:ascii="Comic Sans MS" w:hAnsi="Comic Sans MS" w:cs="Arial"/>
                      <w:b w:val="0"/>
                    </w:rPr>
                    <w:t xml:space="preserve"> </w:t>
                  </w:r>
                  <w:r w:rsidRPr="001E6A21">
                    <w:rPr>
                      <w:rFonts w:ascii="Comic Sans MS" w:hAnsi="Comic Sans MS" w:cs="Arial"/>
                      <w:b w:val="0"/>
                    </w:rPr>
                    <w:t>Cetvel kullanılarak suların yükseklikleri ölçülerek derin ve sığ su barındıran leğenler tespit edilir</w:t>
                  </w:r>
                  <w:r>
                    <w:rPr>
                      <w:rFonts w:ascii="Comic Sans MS" w:hAnsi="Comic Sans MS" w:cs="Arial"/>
                      <w:b w:val="0"/>
                    </w:rPr>
                    <w:t xml:space="preserve">………. Leğenler oyun alanında bırakılır ve masalara geçilir. </w:t>
                  </w:r>
                </w:p>
                <w:p w:rsidR="00B30FA9" w:rsidRDefault="00B30FA9" w:rsidP="00381C92">
                  <w:pPr>
                    <w:pStyle w:val="Heading4"/>
                    <w:rPr>
                      <w:rFonts w:ascii="Comic Sans MS" w:hAnsi="Comic Sans MS" w:cs="Arial"/>
                      <w:b w:val="0"/>
                    </w:rPr>
                  </w:pPr>
                </w:p>
                <w:p w:rsidR="00B30FA9" w:rsidRDefault="00B30FA9" w:rsidP="00381C92">
                  <w:pPr>
                    <w:pStyle w:val="Heading4"/>
                    <w:rPr>
                      <w:rFonts w:ascii="Comic Sans MS" w:hAnsi="Comic Sans MS" w:cs="Arial"/>
                      <w:b w:val="0"/>
                    </w:rPr>
                  </w:pPr>
                  <w:r w:rsidRPr="001E6A21">
                    <w:rPr>
                      <w:rFonts w:ascii="Comic Sans MS" w:hAnsi="Comic Sans MS" w:cs="Arial"/>
                      <w:b w:val="0"/>
                    </w:rPr>
                    <w:t>Kâğıt katlama tekniği ile gemi</w:t>
                  </w:r>
                  <w:r>
                    <w:rPr>
                      <w:rFonts w:ascii="Comic Sans MS" w:hAnsi="Comic Sans MS" w:cs="Arial"/>
                      <w:b w:val="0"/>
                    </w:rPr>
                    <w:t xml:space="preserve"> (kayık) </w:t>
                  </w:r>
                  <w:r w:rsidRPr="001E6A21">
                    <w:rPr>
                      <w:rFonts w:ascii="Comic Sans MS" w:hAnsi="Comic Sans MS" w:cs="Arial"/>
                      <w:b w:val="0"/>
                    </w:rPr>
                    <w:t xml:space="preserve"> yapılır ve çocuklar gemilerini leğenlerin içinde </w:t>
                  </w:r>
                  <w:r>
                    <w:rPr>
                      <w:rFonts w:ascii="Comic Sans MS" w:hAnsi="Comic Sans MS" w:cs="Arial"/>
                      <w:b w:val="0"/>
                    </w:rPr>
                    <w:t>yüzdürürler.</w:t>
                  </w:r>
                </w:p>
                <w:p w:rsidR="00B30FA9" w:rsidRDefault="00B30FA9" w:rsidP="00A81DB8">
                  <w:pPr>
                    <w:pStyle w:val="NoSpacing"/>
                  </w:pPr>
                  <w:r>
                    <w:t xml:space="preserve"> </w:t>
                  </w:r>
                </w:p>
                <w:p w:rsidR="00B30FA9" w:rsidRPr="00A81DB8" w:rsidRDefault="00B30FA9" w:rsidP="00A81DB8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81DB8">
                    <w:rPr>
                      <w:rFonts w:ascii="Comic Sans MS" w:hAnsi="Comic Sans MS"/>
                      <w:sz w:val="20"/>
                      <w:szCs w:val="20"/>
                    </w:rPr>
                    <w:t>FIŞ FIŞ KAYIKÇI tekerlemesi söylenir</w:t>
                  </w:r>
                </w:p>
                <w:p w:rsidR="00B30FA9" w:rsidRPr="00A81DB8" w:rsidRDefault="00B30FA9" w:rsidP="00A81DB8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81DB8">
                    <w:rPr>
                      <w:rFonts w:ascii="Comic Sans MS" w:hAnsi="Comic Sans MS"/>
                      <w:sz w:val="20"/>
                      <w:szCs w:val="20"/>
                    </w:rPr>
                    <w:t xml:space="preserve">Fış fış kayıkçı </w:t>
                  </w:r>
                </w:p>
                <w:p w:rsidR="00B30FA9" w:rsidRPr="00A81DB8" w:rsidRDefault="00B30FA9" w:rsidP="00A81DB8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81DB8">
                    <w:rPr>
                      <w:rFonts w:ascii="Comic Sans MS" w:hAnsi="Comic Sans MS"/>
                      <w:sz w:val="20"/>
                      <w:szCs w:val="20"/>
                    </w:rPr>
                    <w:t xml:space="preserve">Kayıkçının küreği </w:t>
                  </w:r>
                </w:p>
                <w:p w:rsidR="00B30FA9" w:rsidRPr="00A81DB8" w:rsidRDefault="00B30FA9" w:rsidP="00A81DB8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81DB8">
                    <w:rPr>
                      <w:rFonts w:ascii="Comic Sans MS" w:hAnsi="Comic Sans MS"/>
                      <w:sz w:val="20"/>
                      <w:szCs w:val="20"/>
                    </w:rPr>
                    <w:t xml:space="preserve">Tıp tıp atar yüreği </w:t>
                  </w:r>
                </w:p>
                <w:p w:rsidR="00B30FA9" w:rsidRDefault="00B30FA9" w:rsidP="00A81DB8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Akşama fincan böreği </w:t>
                  </w:r>
                </w:p>
                <w:p w:rsidR="00B30FA9" w:rsidRPr="00A81DB8" w:rsidRDefault="00B30FA9" w:rsidP="00A81DB8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81DB8">
                    <w:rPr>
                      <w:rFonts w:ascii="Comic Sans MS" w:hAnsi="Comic Sans MS"/>
                      <w:sz w:val="20"/>
                      <w:szCs w:val="20"/>
                    </w:rPr>
                    <w:t xml:space="preserve">Yavrum yesin büyüsün </w:t>
                  </w:r>
                </w:p>
                <w:p w:rsidR="00B30FA9" w:rsidRPr="00A81DB8" w:rsidRDefault="00B30FA9" w:rsidP="00A81DB8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81DB8">
                    <w:rPr>
                      <w:rFonts w:ascii="Comic Sans MS" w:hAnsi="Comic Sans MS"/>
                      <w:sz w:val="20"/>
                      <w:szCs w:val="20"/>
                    </w:rPr>
                    <w:t>Tıpış tıpış yüürüsün</w:t>
                  </w:r>
                </w:p>
                <w:p w:rsidR="00B30FA9" w:rsidRDefault="00B30FA9" w:rsidP="00A81DB8"/>
                <w:p w:rsidR="00B30FA9" w:rsidRPr="00A81DB8" w:rsidRDefault="00B30FA9" w:rsidP="00A81DB8"/>
                <w:p w:rsidR="00B30FA9" w:rsidRPr="00381C92" w:rsidRDefault="00B30FA9" w:rsidP="00381C92">
                  <w:pPr>
                    <w:pStyle w:val="Heading4"/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</w:p>
    <w:p w:rsidR="00B30FA9" w:rsidRPr="00BB3A48" w:rsidRDefault="00B30FA9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B30FA9" w:rsidRPr="00BB3A48" w:rsidRDefault="00B30FA9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Text Box 9" o:spid="_x0000_s1028" type="#_x0000_t202" style="position:absolute;margin-left:323.65pt;margin-top:296.95pt;width:411.75pt;height:57.7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">
            <v:textbox>
              <w:txbxContent>
                <w:p w:rsidR="00B30FA9" w:rsidRPr="00AE492A" w:rsidRDefault="00B30FA9" w:rsidP="00AE492A">
                  <w:pPr>
                    <w:rPr>
                      <w:rFonts w:ascii="Comic Sans MS" w:hAnsi="Comic Sans MS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</w:t>
                  </w:r>
                  <w:r w:rsidRPr="00AE492A">
                    <w:rPr>
                      <w:rFonts w:ascii="Comic Sans MS" w:hAnsi="Comic Sans MS"/>
                      <w:bCs/>
                      <w:color w:val="000000"/>
                      <w:sz w:val="20"/>
                      <w:szCs w:val="20"/>
                    </w:rPr>
                    <w:t xml:space="preserve">Sınıfta raporu olan çocukların özel gereksinimi dikkate alınarak eğitim süreçlerinde uygun uyarlamalar </w:t>
                  </w:r>
                  <w:r w:rsidRPr="00AE492A">
                    <w:rPr>
                      <w:rFonts w:ascii="Comic Sans MS" w:hAnsi="Comic Sans MS"/>
                      <w:sz w:val="20"/>
                      <w:szCs w:val="20"/>
                    </w:rPr>
                    <w:t>planlanır.</w:t>
                  </w:r>
                </w:p>
                <w:p w:rsidR="00B30FA9" w:rsidRPr="007706DB" w:rsidRDefault="00B30FA9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7" o:spid="_x0000_s1029" type="#_x0000_t202" style="position:absolute;margin-left:-2.6pt;margin-top:302.2pt;width:307.5pt;height:57.7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">
            <v:textbox>
              <w:txbxContent>
                <w:p w:rsidR="00B30FA9" w:rsidRDefault="00B30FA9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  <w:p w:rsidR="00B30FA9" w:rsidRPr="00FC304D" w:rsidRDefault="00B30FA9" w:rsidP="00FC304D">
                  <w:pPr>
                    <w:shd w:val="clear" w:color="auto" w:fill="FFFFFF"/>
                    <w:spacing w:after="0" w:line="240" w:lineRule="auto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FC304D">
                    <w:rPr>
                      <w:rFonts w:ascii="Arial" w:hAnsi="Arial" w:cs="Arial"/>
                      <w:sz w:val="19"/>
                      <w:szCs w:val="19"/>
                    </w:rPr>
                    <w:t>Ailelere çocukları ile beraber derin ve sığ kavramları ile ilgili deneyler yapmaları önerilebilir.</w:t>
                  </w:r>
                </w:p>
                <w:p w:rsidR="00B30FA9" w:rsidRDefault="00B30FA9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4" o:spid="_x0000_s1030" type="#_x0000_t202" style="position:absolute;margin-left:-2.6pt;margin-top:237.7pt;width:311.25pt;height:50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">
            <v:textbox style="mso-next-textbox:#Text Box 4">
              <w:txbxContent>
                <w:p w:rsidR="00B30FA9" w:rsidRDefault="00B30FA9" w:rsidP="00B26B47">
                  <w:pPr>
                    <w:pStyle w:val="AralkYok1"/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  <w:r w:rsidRPr="004C043A"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 </w:t>
                  </w:r>
                  <w:r>
                    <w:rPr>
                      <w:shd w:val="clear" w:color="auto" w:fill="FFFFFF"/>
                    </w:rPr>
                    <w:t>Leğen, kum, cetvel,su</w:t>
                  </w:r>
                </w:p>
                <w:p w:rsidR="00B30FA9" w:rsidRPr="00FC304D" w:rsidRDefault="00B30FA9" w:rsidP="00B26B47">
                  <w:pPr>
                    <w:pStyle w:val="AralkYok1"/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SÖZCÜKLER</w:t>
                  </w:r>
                  <w:r w:rsidRPr="00FC304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: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Pr="00FC304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Leğen-tepe</w:t>
                  </w:r>
                </w:p>
                <w:p w:rsidR="00B30FA9" w:rsidRPr="00FC304D" w:rsidRDefault="00B30FA9" w:rsidP="00B26B47">
                  <w:pPr>
                    <w:pStyle w:val="AralkYok1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: </w:t>
                  </w:r>
                  <w:r w:rsidRPr="00FC304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derin-sığ</w:t>
                  </w:r>
                </w:p>
                <w:p w:rsidR="00B30FA9" w:rsidRPr="00447DD7" w:rsidRDefault="00B30FA9" w:rsidP="00577EBE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  <w:p w:rsidR="00B30FA9" w:rsidRPr="00436F22" w:rsidRDefault="00B30FA9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Pr="00BB3A48">
        <w:rPr>
          <w:rFonts w:ascii="Comic Sans MS" w:hAnsi="Comic Sans MS"/>
          <w:sz w:val="18"/>
          <w:szCs w:val="18"/>
        </w:rPr>
        <w:br w:type="page"/>
      </w:r>
    </w:p>
    <w:p w:rsidR="00B30FA9" w:rsidRDefault="00B30FA9" w:rsidP="00FC304D">
      <w:pPr>
        <w:pStyle w:val="NoSpacing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b/>
          <w:sz w:val="20"/>
          <w:szCs w:val="20"/>
        </w:rPr>
      </w:pPr>
      <w:r w:rsidRPr="00FC304D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B30FA9" w:rsidRPr="00FC304D" w:rsidRDefault="00B30FA9" w:rsidP="00FC304D">
      <w:pPr>
        <w:pStyle w:val="NoSpacing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FC304D">
        <w:rPr>
          <w:rFonts w:ascii="Comic Sans MS" w:hAnsi="Comic Sans MS"/>
          <w:sz w:val="20"/>
          <w:szCs w:val="20"/>
        </w:rPr>
        <w:t>Etkinliğimizde toplam kaç tane leğen kullandık?</w:t>
      </w:r>
    </w:p>
    <w:p w:rsidR="00B30FA9" w:rsidRPr="00FC304D" w:rsidRDefault="00B30FA9" w:rsidP="00FC304D">
      <w:pPr>
        <w:pStyle w:val="NoSpacing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FC304D">
        <w:rPr>
          <w:rFonts w:ascii="Comic Sans MS" w:hAnsi="Comic Sans MS"/>
          <w:sz w:val="20"/>
          <w:szCs w:val="20"/>
        </w:rPr>
        <w:t>Her grubun kaç tane leğeni vardı?</w:t>
      </w:r>
    </w:p>
    <w:p w:rsidR="00B30FA9" w:rsidRPr="00FC304D" w:rsidRDefault="00B30FA9" w:rsidP="00FC304D">
      <w:pPr>
        <w:pStyle w:val="NoSpacing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FC304D">
        <w:rPr>
          <w:rFonts w:ascii="Comic Sans MS" w:hAnsi="Comic Sans MS"/>
          <w:sz w:val="20"/>
          <w:szCs w:val="20"/>
        </w:rPr>
        <w:t>Leğenlerin içine ne koyduk?</w:t>
      </w:r>
    </w:p>
    <w:p w:rsidR="00B30FA9" w:rsidRPr="00FC304D" w:rsidRDefault="00B30FA9" w:rsidP="00FC304D">
      <w:pPr>
        <w:pStyle w:val="NoSpacing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FC304D">
        <w:rPr>
          <w:rFonts w:ascii="Comic Sans MS" w:hAnsi="Comic Sans MS"/>
          <w:sz w:val="20"/>
          <w:szCs w:val="20"/>
        </w:rPr>
        <w:t>Kumlarla neler yaptık?</w:t>
      </w:r>
    </w:p>
    <w:p w:rsidR="00B30FA9" w:rsidRPr="00FC304D" w:rsidRDefault="00B30FA9" w:rsidP="00FC304D">
      <w:pPr>
        <w:pStyle w:val="NoSpacing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FC304D">
        <w:rPr>
          <w:rFonts w:ascii="Comic Sans MS" w:hAnsi="Comic Sans MS"/>
          <w:sz w:val="20"/>
          <w:szCs w:val="20"/>
        </w:rPr>
        <w:t>İlk leğene ne kadar su doldurduk?</w:t>
      </w:r>
    </w:p>
    <w:p w:rsidR="00B30FA9" w:rsidRPr="00FC304D" w:rsidRDefault="00B30FA9" w:rsidP="00FC304D">
      <w:pPr>
        <w:pStyle w:val="NoSpacing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FC304D">
        <w:rPr>
          <w:rFonts w:ascii="Comic Sans MS" w:hAnsi="Comic Sans MS"/>
          <w:sz w:val="20"/>
          <w:szCs w:val="20"/>
        </w:rPr>
        <w:t>İkinci leğene ne kadar su doldurduk?</w:t>
      </w:r>
    </w:p>
    <w:p w:rsidR="00B30FA9" w:rsidRPr="00FC304D" w:rsidRDefault="00B30FA9" w:rsidP="00FC304D">
      <w:pPr>
        <w:pStyle w:val="NoSpacing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FC304D">
        <w:rPr>
          <w:rFonts w:ascii="Comic Sans MS" w:hAnsi="Comic Sans MS"/>
          <w:sz w:val="20"/>
          <w:szCs w:val="20"/>
        </w:rPr>
        <w:t>Suyun derinliğini hangi yöntemle ölçtük?</w:t>
      </w:r>
    </w:p>
    <w:p w:rsidR="00B30FA9" w:rsidRPr="00AE492A" w:rsidRDefault="00B30FA9" w:rsidP="00FC304D">
      <w:pPr>
        <w:pStyle w:val="NoSpacing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AE492A">
        <w:rPr>
          <w:rFonts w:ascii="Comic Sans MS" w:hAnsi="Comic Sans MS"/>
          <w:sz w:val="20"/>
          <w:szCs w:val="20"/>
        </w:rPr>
        <w:t>Eğitim seti</w:t>
      </w:r>
      <w:r>
        <w:rPr>
          <w:rFonts w:ascii="Comic Sans MS" w:hAnsi="Comic Sans MS"/>
          <w:sz w:val="20"/>
          <w:szCs w:val="20"/>
        </w:rPr>
        <w:t xml:space="preserve"> 8</w:t>
      </w:r>
      <w:r w:rsidRPr="00AE492A">
        <w:rPr>
          <w:rFonts w:ascii="Comic Sans MS" w:hAnsi="Comic Sans MS"/>
          <w:sz w:val="20"/>
          <w:szCs w:val="20"/>
        </w:rPr>
        <w:t>.sayı/</w:t>
      </w:r>
      <w:r>
        <w:rPr>
          <w:rFonts w:ascii="Comic Sans MS" w:hAnsi="Comic Sans MS"/>
          <w:sz w:val="20"/>
          <w:szCs w:val="20"/>
        </w:rPr>
        <w:t>16-17.</w:t>
      </w:r>
      <w:r w:rsidRPr="00AE492A">
        <w:rPr>
          <w:rFonts w:ascii="Comic Sans MS" w:hAnsi="Comic Sans MS"/>
          <w:sz w:val="20"/>
          <w:szCs w:val="20"/>
        </w:rPr>
        <w:t xml:space="preserve"> sayfa yönerge doğrultusunda yapılır</w:t>
      </w:r>
      <w:r>
        <w:rPr>
          <w:rFonts w:ascii="Comic Sans MS" w:hAnsi="Comic Sans MS"/>
          <w:sz w:val="20"/>
          <w:szCs w:val="20"/>
        </w:rPr>
        <w:t>.</w:t>
      </w:r>
      <w:r w:rsidRPr="00AE492A">
        <w:rPr>
          <w:rFonts w:ascii="Comic Sans MS" w:hAnsi="Comic Sans MS"/>
          <w:sz w:val="20"/>
          <w:szCs w:val="20"/>
        </w:rPr>
        <w:tab/>
      </w:r>
    </w:p>
    <w:p w:rsidR="00B30FA9" w:rsidRPr="00890E89" w:rsidRDefault="00B30FA9" w:rsidP="00FC304D">
      <w:pPr>
        <w:pStyle w:val="NoSpacing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5415"/>
        </w:tabs>
      </w:pPr>
    </w:p>
    <w:p w:rsidR="00B30FA9" w:rsidRDefault="00B30FA9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B30FA9" w:rsidRDefault="00B30FA9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B30FA9" w:rsidRDefault="00B30FA9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B30FA9" w:rsidRDefault="00B30FA9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B30FA9" w:rsidRDefault="00B30FA9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B30FA9" w:rsidRDefault="00B30FA9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B30FA9" w:rsidRDefault="00B30FA9" w:rsidP="0062279E">
      <w:pPr>
        <w:pStyle w:val="NoSpacing"/>
        <w:tabs>
          <w:tab w:val="left" w:pos="5865"/>
        </w:tabs>
        <w:jc w:val="center"/>
        <w:rPr>
          <w:rFonts w:ascii="Comic Sans MS" w:hAnsi="Comic Sans MS"/>
          <w:b/>
          <w:sz w:val="20"/>
          <w:szCs w:val="20"/>
        </w:rPr>
      </w:pPr>
    </w:p>
    <w:sectPr w:rsidR="00B30FA9" w:rsidSect="00497BC7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FA9" w:rsidRDefault="00B30FA9" w:rsidP="00806A98">
      <w:pPr>
        <w:spacing w:after="0" w:line="240" w:lineRule="auto"/>
      </w:pPr>
      <w:r>
        <w:separator/>
      </w:r>
    </w:p>
  </w:endnote>
  <w:endnote w:type="continuationSeparator" w:id="0">
    <w:p w:rsidR="00B30FA9" w:rsidRDefault="00B30FA9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FA9" w:rsidRDefault="00B30FA9">
    <w:pPr>
      <w:pStyle w:val="Footer"/>
    </w:pPr>
  </w:p>
  <w:p w:rsidR="00B30FA9" w:rsidRDefault="00B30FA9">
    <w:pPr>
      <w:pStyle w:val="Footer"/>
    </w:pPr>
  </w:p>
  <w:p w:rsidR="00B30FA9" w:rsidRDefault="00B30FA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FA9" w:rsidRDefault="00B30FA9" w:rsidP="00806A98">
      <w:pPr>
        <w:spacing w:after="0" w:line="240" w:lineRule="auto"/>
      </w:pPr>
      <w:r>
        <w:separator/>
      </w:r>
    </w:p>
  </w:footnote>
  <w:footnote w:type="continuationSeparator" w:id="0">
    <w:p w:rsidR="00B30FA9" w:rsidRDefault="00B30FA9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D4CFE"/>
    <w:multiLevelType w:val="hybridMultilevel"/>
    <w:tmpl w:val="81CE203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85456"/>
    <w:multiLevelType w:val="hybridMultilevel"/>
    <w:tmpl w:val="2CF0403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C16ABE"/>
    <w:multiLevelType w:val="hybridMultilevel"/>
    <w:tmpl w:val="870EB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710472"/>
    <w:multiLevelType w:val="hybridMultilevel"/>
    <w:tmpl w:val="5E7646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581A3D"/>
    <w:multiLevelType w:val="hybridMultilevel"/>
    <w:tmpl w:val="A94EAA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5F088B"/>
    <w:multiLevelType w:val="hybridMultilevel"/>
    <w:tmpl w:val="E3A833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207D74"/>
    <w:multiLevelType w:val="hybridMultilevel"/>
    <w:tmpl w:val="18B055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F00C4F"/>
    <w:multiLevelType w:val="hybridMultilevel"/>
    <w:tmpl w:val="0B865C16"/>
    <w:lvl w:ilvl="0" w:tplc="041F0009">
      <w:start w:val="1"/>
      <w:numFmt w:val="bullet"/>
      <w:lvlText w:val="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44246D53"/>
    <w:multiLevelType w:val="hybridMultilevel"/>
    <w:tmpl w:val="AF9ED7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3D3031"/>
    <w:multiLevelType w:val="hybridMultilevel"/>
    <w:tmpl w:val="1DFCD1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28623AD"/>
    <w:multiLevelType w:val="hybridMultilevel"/>
    <w:tmpl w:val="AE1294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5200463"/>
    <w:multiLevelType w:val="hybridMultilevel"/>
    <w:tmpl w:val="FAE48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D256A7"/>
    <w:multiLevelType w:val="hybridMultilevel"/>
    <w:tmpl w:val="37623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E02A14"/>
    <w:multiLevelType w:val="hybridMultilevel"/>
    <w:tmpl w:val="1D48C7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6">
    <w:nsid w:val="6C4A2D51"/>
    <w:multiLevelType w:val="hybridMultilevel"/>
    <w:tmpl w:val="CF36EA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40277A"/>
    <w:multiLevelType w:val="hybridMultilevel"/>
    <w:tmpl w:val="A830D444"/>
    <w:lvl w:ilvl="0" w:tplc="E33E4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B52D7B"/>
    <w:multiLevelType w:val="hybridMultilevel"/>
    <w:tmpl w:val="ED80EA72"/>
    <w:lvl w:ilvl="0" w:tplc="D78A6DD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F37256"/>
    <w:multiLevelType w:val="hybridMultilevel"/>
    <w:tmpl w:val="4972FC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2"/>
  </w:num>
  <w:num w:numId="3">
    <w:abstractNumId w:val="32"/>
  </w:num>
  <w:num w:numId="4">
    <w:abstractNumId w:val="10"/>
  </w:num>
  <w:num w:numId="5">
    <w:abstractNumId w:val="28"/>
  </w:num>
  <w:num w:numId="6">
    <w:abstractNumId w:val="2"/>
  </w:num>
  <w:num w:numId="7">
    <w:abstractNumId w:val="25"/>
  </w:num>
  <w:num w:numId="8">
    <w:abstractNumId w:val="20"/>
  </w:num>
  <w:num w:numId="9">
    <w:abstractNumId w:val="8"/>
  </w:num>
  <w:num w:numId="10">
    <w:abstractNumId w:val="3"/>
  </w:num>
  <w:num w:numId="11">
    <w:abstractNumId w:val="4"/>
  </w:num>
  <w:num w:numId="12">
    <w:abstractNumId w:val="5"/>
  </w:num>
  <w:num w:numId="13">
    <w:abstractNumId w:val="24"/>
  </w:num>
  <w:num w:numId="14">
    <w:abstractNumId w:val="31"/>
  </w:num>
  <w:num w:numId="15">
    <w:abstractNumId w:val="19"/>
  </w:num>
  <w:num w:numId="16">
    <w:abstractNumId w:val="14"/>
  </w:num>
  <w:num w:numId="17">
    <w:abstractNumId w:val="0"/>
  </w:num>
  <w:num w:numId="18">
    <w:abstractNumId w:val="27"/>
  </w:num>
  <w:num w:numId="19">
    <w:abstractNumId w:val="30"/>
  </w:num>
  <w:num w:numId="20">
    <w:abstractNumId w:val="6"/>
  </w:num>
  <w:num w:numId="21">
    <w:abstractNumId w:val="23"/>
  </w:num>
  <w:num w:numId="22">
    <w:abstractNumId w:val="11"/>
  </w:num>
  <w:num w:numId="23">
    <w:abstractNumId w:val="18"/>
  </w:num>
  <w:num w:numId="24">
    <w:abstractNumId w:val="21"/>
  </w:num>
  <w:num w:numId="25">
    <w:abstractNumId w:val="13"/>
  </w:num>
  <w:num w:numId="26">
    <w:abstractNumId w:val="29"/>
  </w:num>
  <w:num w:numId="27">
    <w:abstractNumId w:val="17"/>
  </w:num>
  <w:num w:numId="28">
    <w:abstractNumId w:val="1"/>
  </w:num>
  <w:num w:numId="29">
    <w:abstractNumId w:val="9"/>
  </w:num>
  <w:num w:numId="30">
    <w:abstractNumId w:val="16"/>
  </w:num>
  <w:num w:numId="31">
    <w:abstractNumId w:val="12"/>
  </w:num>
  <w:num w:numId="32">
    <w:abstractNumId w:val="15"/>
  </w:num>
  <w:num w:numId="33">
    <w:abstractNumId w:val="2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04978"/>
    <w:rsid w:val="000306BF"/>
    <w:rsid w:val="000340B7"/>
    <w:rsid w:val="00045096"/>
    <w:rsid w:val="00060B63"/>
    <w:rsid w:val="000614C2"/>
    <w:rsid w:val="000867DE"/>
    <w:rsid w:val="000E15AF"/>
    <w:rsid w:val="000F3B1A"/>
    <w:rsid w:val="00113F35"/>
    <w:rsid w:val="001403E4"/>
    <w:rsid w:val="0014358D"/>
    <w:rsid w:val="001471EA"/>
    <w:rsid w:val="00150544"/>
    <w:rsid w:val="0015787C"/>
    <w:rsid w:val="00165788"/>
    <w:rsid w:val="001757D7"/>
    <w:rsid w:val="001768DA"/>
    <w:rsid w:val="0018560E"/>
    <w:rsid w:val="001A45E0"/>
    <w:rsid w:val="001A7CA0"/>
    <w:rsid w:val="001D0122"/>
    <w:rsid w:val="001E6A21"/>
    <w:rsid w:val="001F341C"/>
    <w:rsid w:val="001F4B0C"/>
    <w:rsid w:val="002134AD"/>
    <w:rsid w:val="00216154"/>
    <w:rsid w:val="002201E3"/>
    <w:rsid w:val="00232C4D"/>
    <w:rsid w:val="00260ACE"/>
    <w:rsid w:val="00285501"/>
    <w:rsid w:val="00295171"/>
    <w:rsid w:val="002A1BCC"/>
    <w:rsid w:val="002A58AB"/>
    <w:rsid w:val="002B5687"/>
    <w:rsid w:val="002C40DB"/>
    <w:rsid w:val="0030759F"/>
    <w:rsid w:val="00312A11"/>
    <w:rsid w:val="00335174"/>
    <w:rsid w:val="0035183A"/>
    <w:rsid w:val="00356CEB"/>
    <w:rsid w:val="00367750"/>
    <w:rsid w:val="00381C92"/>
    <w:rsid w:val="00382F38"/>
    <w:rsid w:val="003A2AC5"/>
    <w:rsid w:val="003A4332"/>
    <w:rsid w:val="003B30BC"/>
    <w:rsid w:val="003B7C20"/>
    <w:rsid w:val="003C0F4A"/>
    <w:rsid w:val="003C2D3A"/>
    <w:rsid w:val="003E254C"/>
    <w:rsid w:val="00411C7A"/>
    <w:rsid w:val="00427D8D"/>
    <w:rsid w:val="00430623"/>
    <w:rsid w:val="00436F22"/>
    <w:rsid w:val="00445C4B"/>
    <w:rsid w:val="00446ED2"/>
    <w:rsid w:val="00447DD7"/>
    <w:rsid w:val="00455396"/>
    <w:rsid w:val="00470B18"/>
    <w:rsid w:val="0047554E"/>
    <w:rsid w:val="00497BC7"/>
    <w:rsid w:val="004C043A"/>
    <w:rsid w:val="004C5BC8"/>
    <w:rsid w:val="004D71CA"/>
    <w:rsid w:val="004E21F3"/>
    <w:rsid w:val="004F21E0"/>
    <w:rsid w:val="004F353B"/>
    <w:rsid w:val="00504F68"/>
    <w:rsid w:val="00521BB8"/>
    <w:rsid w:val="00527203"/>
    <w:rsid w:val="00531243"/>
    <w:rsid w:val="00536186"/>
    <w:rsid w:val="005364CF"/>
    <w:rsid w:val="00553A88"/>
    <w:rsid w:val="00561A34"/>
    <w:rsid w:val="00576136"/>
    <w:rsid w:val="00577EBE"/>
    <w:rsid w:val="005840E2"/>
    <w:rsid w:val="00584C3A"/>
    <w:rsid w:val="0059067C"/>
    <w:rsid w:val="00595034"/>
    <w:rsid w:val="005B492E"/>
    <w:rsid w:val="005C3EC7"/>
    <w:rsid w:val="005C5442"/>
    <w:rsid w:val="005D35FA"/>
    <w:rsid w:val="005D59D6"/>
    <w:rsid w:val="00606432"/>
    <w:rsid w:val="00606435"/>
    <w:rsid w:val="0062279E"/>
    <w:rsid w:val="0064489B"/>
    <w:rsid w:val="00657B05"/>
    <w:rsid w:val="006836CC"/>
    <w:rsid w:val="006D28C4"/>
    <w:rsid w:val="006D6401"/>
    <w:rsid w:val="006D6FD2"/>
    <w:rsid w:val="006E2F84"/>
    <w:rsid w:val="006F19A1"/>
    <w:rsid w:val="00726050"/>
    <w:rsid w:val="0074239D"/>
    <w:rsid w:val="00764F63"/>
    <w:rsid w:val="007706DB"/>
    <w:rsid w:val="00780170"/>
    <w:rsid w:val="007C34F1"/>
    <w:rsid w:val="007E2C87"/>
    <w:rsid w:val="00801C8B"/>
    <w:rsid w:val="00806A98"/>
    <w:rsid w:val="00823083"/>
    <w:rsid w:val="008432E8"/>
    <w:rsid w:val="0085733F"/>
    <w:rsid w:val="008637FB"/>
    <w:rsid w:val="00884AAC"/>
    <w:rsid w:val="00884C5E"/>
    <w:rsid w:val="00890E89"/>
    <w:rsid w:val="00892187"/>
    <w:rsid w:val="008978B2"/>
    <w:rsid w:val="008A7505"/>
    <w:rsid w:val="008B7296"/>
    <w:rsid w:val="008C15E6"/>
    <w:rsid w:val="008E20FE"/>
    <w:rsid w:val="0092742D"/>
    <w:rsid w:val="009319CC"/>
    <w:rsid w:val="009322A4"/>
    <w:rsid w:val="009367C8"/>
    <w:rsid w:val="00942E94"/>
    <w:rsid w:val="00954DBC"/>
    <w:rsid w:val="009573CC"/>
    <w:rsid w:val="009A0CE7"/>
    <w:rsid w:val="009A20AC"/>
    <w:rsid w:val="009A586A"/>
    <w:rsid w:val="00A0112F"/>
    <w:rsid w:val="00A10CBE"/>
    <w:rsid w:val="00A137A6"/>
    <w:rsid w:val="00A16277"/>
    <w:rsid w:val="00A16DDC"/>
    <w:rsid w:val="00A62724"/>
    <w:rsid w:val="00A70267"/>
    <w:rsid w:val="00A7480A"/>
    <w:rsid w:val="00A81DB8"/>
    <w:rsid w:val="00A85CB0"/>
    <w:rsid w:val="00A93841"/>
    <w:rsid w:val="00AC0C2A"/>
    <w:rsid w:val="00AD00DF"/>
    <w:rsid w:val="00AD188D"/>
    <w:rsid w:val="00AE492A"/>
    <w:rsid w:val="00AE611F"/>
    <w:rsid w:val="00AE64B5"/>
    <w:rsid w:val="00B131D1"/>
    <w:rsid w:val="00B26B47"/>
    <w:rsid w:val="00B30FA9"/>
    <w:rsid w:val="00B50A47"/>
    <w:rsid w:val="00B539AA"/>
    <w:rsid w:val="00B64698"/>
    <w:rsid w:val="00B67CE3"/>
    <w:rsid w:val="00B70641"/>
    <w:rsid w:val="00B84F4F"/>
    <w:rsid w:val="00BA482B"/>
    <w:rsid w:val="00BB3A48"/>
    <w:rsid w:val="00BC31BE"/>
    <w:rsid w:val="00BC6104"/>
    <w:rsid w:val="00BE067A"/>
    <w:rsid w:val="00BF51D2"/>
    <w:rsid w:val="00C110B3"/>
    <w:rsid w:val="00C3789F"/>
    <w:rsid w:val="00C5165C"/>
    <w:rsid w:val="00C644FA"/>
    <w:rsid w:val="00C66B23"/>
    <w:rsid w:val="00C73752"/>
    <w:rsid w:val="00C903B4"/>
    <w:rsid w:val="00C90FB7"/>
    <w:rsid w:val="00CA20A7"/>
    <w:rsid w:val="00CE6441"/>
    <w:rsid w:val="00CE6E6F"/>
    <w:rsid w:val="00D0320D"/>
    <w:rsid w:val="00D73AC4"/>
    <w:rsid w:val="00D94A26"/>
    <w:rsid w:val="00DB02D1"/>
    <w:rsid w:val="00DC688E"/>
    <w:rsid w:val="00DE1A56"/>
    <w:rsid w:val="00DF7DB9"/>
    <w:rsid w:val="00E1402F"/>
    <w:rsid w:val="00E31EA0"/>
    <w:rsid w:val="00E36E87"/>
    <w:rsid w:val="00E4402B"/>
    <w:rsid w:val="00E47557"/>
    <w:rsid w:val="00E614B8"/>
    <w:rsid w:val="00E823BB"/>
    <w:rsid w:val="00E8439E"/>
    <w:rsid w:val="00E9611D"/>
    <w:rsid w:val="00EB3321"/>
    <w:rsid w:val="00EC34F5"/>
    <w:rsid w:val="00EC6C15"/>
    <w:rsid w:val="00EC7422"/>
    <w:rsid w:val="00ED2B15"/>
    <w:rsid w:val="00ED34F9"/>
    <w:rsid w:val="00ED6BD1"/>
    <w:rsid w:val="00ED7DEF"/>
    <w:rsid w:val="00EE47F4"/>
    <w:rsid w:val="00EF1A06"/>
    <w:rsid w:val="00F12C2C"/>
    <w:rsid w:val="00F25426"/>
    <w:rsid w:val="00F254DA"/>
    <w:rsid w:val="00F300A9"/>
    <w:rsid w:val="00F41E99"/>
    <w:rsid w:val="00F53DE0"/>
    <w:rsid w:val="00F61B8B"/>
    <w:rsid w:val="00F82673"/>
    <w:rsid w:val="00F875E3"/>
    <w:rsid w:val="00F91FFA"/>
    <w:rsid w:val="00F92AFE"/>
    <w:rsid w:val="00FC2CCA"/>
    <w:rsid w:val="00FC304D"/>
    <w:rsid w:val="00FC374B"/>
    <w:rsid w:val="00FC771F"/>
    <w:rsid w:val="00FD3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AAC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  <w:style w:type="paragraph" w:customStyle="1" w:styleId="amlcaocukPlan">
    <w:name w:val="Çamlıca Çocuk Plan"/>
    <w:basedOn w:val="Normal"/>
    <w:uiPriority w:val="99"/>
    <w:rsid w:val="00DF7DB9"/>
    <w:pPr>
      <w:keepLines/>
      <w:tabs>
        <w:tab w:val="left" w:leader="dot" w:pos="0"/>
        <w:tab w:val="left" w:pos="227"/>
        <w:tab w:val="left" w:pos="284"/>
      </w:tabs>
      <w:spacing w:after="0" w:line="240" w:lineRule="auto"/>
      <w:ind w:left="360" w:hanging="360"/>
    </w:pPr>
    <w:rPr>
      <w:rFonts w:cs="Calibri"/>
      <w:bCs/>
      <w:sz w:val="18"/>
      <w:szCs w:val="18"/>
    </w:rPr>
  </w:style>
  <w:style w:type="paragraph" w:customStyle="1" w:styleId="AralkYok1">
    <w:name w:val="Aralık Yok1"/>
    <w:uiPriority w:val="99"/>
    <w:rsid w:val="00B84F4F"/>
  </w:style>
  <w:style w:type="character" w:styleId="Strong">
    <w:name w:val="Strong"/>
    <w:basedOn w:val="DefaultParagraphFont"/>
    <w:uiPriority w:val="99"/>
    <w:qFormat/>
    <w:rsid w:val="003A4332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BF51D2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82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2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82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2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82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2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829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9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2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829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9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9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9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9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35</TotalTime>
  <Pages>3</Pages>
  <Words>193</Words>
  <Characters>1105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5</cp:revision>
  <dcterms:created xsi:type="dcterms:W3CDTF">2016-07-24T22:25:00Z</dcterms:created>
  <dcterms:modified xsi:type="dcterms:W3CDTF">2016-08-28T21:57:00Z</dcterms:modified>
</cp:coreProperties>
</file>